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CE7" w:rsidRDefault="00A84CE7" w:rsidP="00FD2086">
      <w:pPr>
        <w:rPr>
          <w:lang w:val="uk-UA"/>
        </w:rPr>
      </w:pPr>
    </w:p>
    <w:p w:rsidR="00A84CE7" w:rsidRDefault="00A84CE7" w:rsidP="00FD2086">
      <w:pPr>
        <w:rPr>
          <w:lang w:val="uk-UA"/>
        </w:rPr>
      </w:pPr>
    </w:p>
    <w:p w:rsidR="00A84CE7" w:rsidRPr="000C2B53" w:rsidRDefault="00A84CE7" w:rsidP="00FD2086">
      <w:pPr>
        <w:rPr>
          <w:lang w:val="uk-UA"/>
        </w:rPr>
      </w:pPr>
    </w:p>
    <w:p w:rsidR="00A84CE7" w:rsidRDefault="00A84CE7" w:rsidP="00FD2086">
      <w:pPr>
        <w:framePr w:hSpace="141" w:wrap="around" w:vAnchor="text" w:hAnchor="page" w:x="5841" w:y="1"/>
        <w:rPr>
          <w:noProof/>
        </w:rPr>
      </w:pPr>
      <w:r w:rsidRPr="0044567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5" o:title=""/>
          </v:shape>
        </w:pict>
      </w:r>
    </w:p>
    <w:p w:rsidR="00A84CE7" w:rsidRDefault="00A84CE7" w:rsidP="00FD2086">
      <w:pPr>
        <w:pStyle w:val="Heading1"/>
        <w:rPr>
          <w:b/>
        </w:rPr>
      </w:pPr>
    </w:p>
    <w:p w:rsidR="00A84CE7" w:rsidRDefault="00A84CE7" w:rsidP="00FD2086">
      <w:pPr>
        <w:pStyle w:val="Heading1"/>
        <w:jc w:val="left"/>
        <w:rPr>
          <w:b/>
          <w:lang w:val="ru-RU"/>
        </w:rPr>
      </w:pPr>
    </w:p>
    <w:p w:rsidR="00A84CE7" w:rsidRDefault="00A84CE7" w:rsidP="00FD2086">
      <w:pPr>
        <w:pStyle w:val="Heading1"/>
        <w:jc w:val="left"/>
        <w:rPr>
          <w:b/>
          <w:lang w:val="ru-RU"/>
        </w:rPr>
      </w:pPr>
    </w:p>
    <w:p w:rsidR="00A84CE7" w:rsidRDefault="00A84CE7" w:rsidP="00FD2086">
      <w:pPr>
        <w:pStyle w:val="Heading1"/>
        <w:jc w:val="left"/>
        <w:rPr>
          <w:b/>
          <w:lang w:val="ru-RU"/>
        </w:rPr>
      </w:pPr>
    </w:p>
    <w:p w:rsidR="00A84CE7" w:rsidRDefault="00A84CE7" w:rsidP="00FD2086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A84CE7" w:rsidRDefault="00A84CE7" w:rsidP="00FD2086"/>
    <w:p w:rsidR="00A84CE7" w:rsidRDefault="00A84CE7" w:rsidP="00FD208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A84CE7" w:rsidRDefault="00A84CE7" w:rsidP="00FD208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A84CE7" w:rsidRDefault="00A84CE7" w:rsidP="00FD2086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A84CE7" w:rsidRPr="00541AF3" w:rsidRDefault="00A84CE7" w:rsidP="00FD2086">
      <w:pPr>
        <w:jc w:val="center"/>
        <w:rPr>
          <w:b/>
          <w:sz w:val="28"/>
        </w:rPr>
      </w:pPr>
    </w:p>
    <w:p w:rsidR="00A84CE7" w:rsidRDefault="00A84CE7" w:rsidP="00FD2086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A84CE7" w:rsidRPr="001644A9" w:rsidRDefault="00A84CE7" w:rsidP="00FD2086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A84CE7" w:rsidRDefault="00A84CE7" w:rsidP="00FD2086">
      <w:pPr>
        <w:jc w:val="center"/>
        <w:rPr>
          <w:b/>
          <w:sz w:val="28"/>
          <w:lang w:val="uk-UA"/>
        </w:rPr>
      </w:pPr>
    </w:p>
    <w:p w:rsidR="00A84CE7" w:rsidRPr="00690794" w:rsidRDefault="00A84CE7" w:rsidP="00FD2086">
      <w:pPr>
        <w:jc w:val="both"/>
        <w:rPr>
          <w:sz w:val="28"/>
          <w:lang w:val="uk-UA"/>
        </w:rPr>
      </w:pPr>
      <w:r>
        <w:rPr>
          <w:sz w:val="28"/>
          <w:lang w:val="uk-UA"/>
        </w:rPr>
        <w:t>13 квітня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№ 103-к</w:t>
      </w:r>
    </w:p>
    <w:p w:rsidR="00A84CE7" w:rsidRDefault="00A84CE7" w:rsidP="00FD2086">
      <w:pPr>
        <w:pStyle w:val="Title"/>
      </w:pPr>
    </w:p>
    <w:p w:rsidR="00A84CE7" w:rsidRDefault="00A84CE7" w:rsidP="006377E4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r>
        <w:rPr>
          <w:b/>
          <w:sz w:val="28"/>
          <w:lang w:val="uk-UA"/>
        </w:rPr>
        <w:t>звільнення Карая С. В.</w:t>
      </w:r>
    </w:p>
    <w:p w:rsidR="00A84CE7" w:rsidRDefault="00A84CE7" w:rsidP="00811F28">
      <w:pPr>
        <w:spacing w:line="360" w:lineRule="auto"/>
        <w:jc w:val="both"/>
        <w:rPr>
          <w:sz w:val="28"/>
        </w:rPr>
      </w:pPr>
    </w:p>
    <w:p w:rsidR="00A84CE7" w:rsidRPr="006377E4" w:rsidRDefault="00A84CE7" w:rsidP="008E7220">
      <w:pPr>
        <w:spacing w:line="360" w:lineRule="auto"/>
        <w:jc w:val="both"/>
        <w:rPr>
          <w:sz w:val="28"/>
          <w:lang w:val="uk-UA"/>
        </w:rPr>
      </w:pPr>
      <w:r>
        <w:rPr>
          <w:sz w:val="28"/>
        </w:rPr>
        <w:tab/>
      </w:r>
      <w:r>
        <w:rPr>
          <w:sz w:val="28"/>
          <w:szCs w:val="28"/>
          <w:lang w:val="uk-UA"/>
        </w:rPr>
        <w:t xml:space="preserve">На підставі пункту 20 частини 4  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>пункту</w:t>
      </w:r>
      <w:r w:rsidRPr="009C1933">
        <w:rPr>
          <w:sz w:val="28"/>
          <w:szCs w:val="28"/>
        </w:rPr>
        <w:t xml:space="preserve"> 3 статті 23</w:t>
      </w:r>
      <w:r>
        <w:rPr>
          <w:sz w:val="28"/>
          <w:szCs w:val="28"/>
        </w:rPr>
        <w:t>, пункту 2 статт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36</w:t>
      </w:r>
      <w:r w:rsidRPr="009C1933">
        <w:rPr>
          <w:sz w:val="28"/>
          <w:szCs w:val="28"/>
        </w:rPr>
        <w:t xml:space="preserve"> Кодексу Законів про працюУкраїни</w:t>
      </w:r>
      <w:r>
        <w:rPr>
          <w:sz w:val="28"/>
          <w:szCs w:val="28"/>
          <w:lang w:val="uk-UA"/>
        </w:rPr>
        <w:t>, розпорядження Арцизької міської ради від 12 квітня 2021 року №106/2021-мр  «Про закінчення  опалювального сезону 2020-2021 років  на території Арцизької міської територіальної громади»</w:t>
      </w:r>
      <w:r w:rsidRPr="009C1933">
        <w:rPr>
          <w:sz w:val="28"/>
          <w:szCs w:val="28"/>
        </w:rPr>
        <w:t>:</w:t>
      </w:r>
    </w:p>
    <w:p w:rsidR="00A84CE7" w:rsidRPr="006377E4" w:rsidRDefault="00A84CE7" w:rsidP="00811F28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7911E5">
        <w:rPr>
          <w:sz w:val="28"/>
          <w:szCs w:val="28"/>
          <w:lang w:val="uk-UA"/>
        </w:rPr>
        <w:t>Звільнити</w:t>
      </w:r>
      <w:r>
        <w:rPr>
          <w:sz w:val="28"/>
          <w:szCs w:val="28"/>
          <w:lang w:val="uk-UA"/>
        </w:rPr>
        <w:t>Карая</w:t>
      </w:r>
      <w:r w:rsidRPr="006377E4">
        <w:rPr>
          <w:sz w:val="28"/>
          <w:szCs w:val="28"/>
          <w:lang w:val="uk-UA"/>
        </w:rPr>
        <w:t xml:space="preserve"> Сергія Васильовича </w:t>
      </w:r>
      <w:r w:rsidRPr="007911E5">
        <w:rPr>
          <w:sz w:val="28"/>
          <w:szCs w:val="28"/>
          <w:lang w:val="uk-UA"/>
        </w:rPr>
        <w:t>1</w:t>
      </w:r>
      <w:r w:rsidRPr="006377E4">
        <w:rPr>
          <w:sz w:val="28"/>
          <w:szCs w:val="28"/>
          <w:lang w:val="uk-UA"/>
        </w:rPr>
        <w:t>5</w:t>
      </w:r>
      <w:r w:rsidRPr="007911E5">
        <w:rPr>
          <w:sz w:val="28"/>
          <w:szCs w:val="28"/>
          <w:lang w:val="uk-UA"/>
        </w:rPr>
        <w:t>квітня 20</w:t>
      </w:r>
      <w:r w:rsidRPr="006377E4">
        <w:rPr>
          <w:sz w:val="28"/>
          <w:szCs w:val="28"/>
          <w:lang w:val="uk-UA"/>
        </w:rPr>
        <w:t>21</w:t>
      </w:r>
      <w:r w:rsidRPr="007911E5">
        <w:rPr>
          <w:sz w:val="28"/>
          <w:szCs w:val="28"/>
          <w:lang w:val="uk-UA"/>
        </w:rPr>
        <w:t xml:space="preserve"> року</w:t>
      </w:r>
      <w:r w:rsidRPr="006377E4">
        <w:rPr>
          <w:sz w:val="28"/>
          <w:szCs w:val="28"/>
          <w:lang w:val="uk-UA"/>
        </w:rPr>
        <w:t xml:space="preserve">опалювача </w:t>
      </w:r>
      <w:r>
        <w:rPr>
          <w:sz w:val="28"/>
          <w:szCs w:val="28"/>
          <w:lang w:val="uk-UA"/>
        </w:rPr>
        <w:t>міської</w:t>
      </w:r>
      <w:r w:rsidRPr="006377E4">
        <w:rPr>
          <w:sz w:val="28"/>
          <w:szCs w:val="28"/>
          <w:lang w:val="uk-UA"/>
        </w:rPr>
        <w:t xml:space="preserve"> ради </w:t>
      </w:r>
      <w:r w:rsidRPr="007911E5">
        <w:rPr>
          <w:sz w:val="28"/>
          <w:szCs w:val="28"/>
          <w:lang w:val="uk-UA"/>
        </w:rPr>
        <w:t>у зв’язку з закінченням</w:t>
      </w:r>
      <w:r>
        <w:rPr>
          <w:sz w:val="28"/>
          <w:szCs w:val="28"/>
          <w:lang w:val="uk-UA"/>
        </w:rPr>
        <w:t xml:space="preserve"> терміну опалювального сезону</w:t>
      </w:r>
      <w:r w:rsidRPr="007911E5">
        <w:rPr>
          <w:sz w:val="28"/>
          <w:szCs w:val="28"/>
          <w:lang w:val="uk-UA"/>
        </w:rPr>
        <w:t xml:space="preserve">. </w:t>
      </w:r>
    </w:p>
    <w:p w:rsidR="00A84CE7" w:rsidRDefault="00A84CE7" w:rsidP="00811F28">
      <w:pPr>
        <w:pStyle w:val="BodyText"/>
      </w:pPr>
      <w:r>
        <w:tab/>
        <w:t>2. Начальнику вiддiлу бухгалтерського обліку, звітності та фінансово-господарського забезпечення міської ради  зробити відповідні розрахунки.</w:t>
      </w:r>
    </w:p>
    <w:p w:rsidR="00A84CE7" w:rsidRDefault="00A84CE7" w:rsidP="00811F28">
      <w:pPr>
        <w:pStyle w:val="BodyText"/>
        <w:ind w:firstLine="708"/>
      </w:pPr>
      <w:r>
        <w:t>3. Контроль за виконанням даного розпорядження покласти на заступника міського голови  Стоянову О.П.</w:t>
      </w:r>
    </w:p>
    <w:p w:rsidR="00A84CE7" w:rsidRDefault="00A84CE7" w:rsidP="00811F28">
      <w:pPr>
        <w:pStyle w:val="BodyText"/>
        <w:ind w:firstLine="708"/>
      </w:pPr>
    </w:p>
    <w:p w:rsidR="00A84CE7" w:rsidRPr="00205604" w:rsidRDefault="00A84CE7" w:rsidP="00811F28">
      <w:pPr>
        <w:spacing w:line="276" w:lineRule="auto"/>
        <w:jc w:val="center"/>
        <w:rPr>
          <w:lang w:val="uk-UA"/>
        </w:rPr>
      </w:pPr>
    </w:p>
    <w:p w:rsidR="00A84CE7" w:rsidRPr="00811F28" w:rsidRDefault="00A84CE7" w:rsidP="00811F28">
      <w:pPr>
        <w:pStyle w:val="Heading2"/>
        <w:rPr>
          <w:b w:val="0"/>
          <w:sz w:val="28"/>
          <w:szCs w:val="28"/>
        </w:rPr>
      </w:pPr>
      <w:r w:rsidRPr="00811F28">
        <w:rPr>
          <w:b w:val="0"/>
          <w:sz w:val="28"/>
          <w:szCs w:val="28"/>
        </w:rPr>
        <w:t>Арцизький</w:t>
      </w:r>
      <w:r>
        <w:rPr>
          <w:b w:val="0"/>
          <w:sz w:val="28"/>
          <w:szCs w:val="28"/>
        </w:rPr>
        <w:t xml:space="preserve"> </w:t>
      </w:r>
      <w:r w:rsidRPr="00811F28">
        <w:rPr>
          <w:b w:val="0"/>
          <w:sz w:val="28"/>
          <w:szCs w:val="28"/>
        </w:rPr>
        <w:t>міський  голова</w:t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  <w:t>С.Парпуланський</w:t>
      </w:r>
    </w:p>
    <w:p w:rsidR="00A84CE7" w:rsidRDefault="00A84CE7" w:rsidP="00811F28">
      <w:pPr>
        <w:rPr>
          <w:sz w:val="28"/>
          <w:szCs w:val="28"/>
          <w:lang w:val="uk-UA"/>
        </w:rPr>
      </w:pPr>
    </w:p>
    <w:p w:rsidR="00A84CE7" w:rsidRPr="005A7A2F" w:rsidRDefault="00A84CE7" w:rsidP="00811F28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  <w:t>___________         С.Карай</w:t>
      </w:r>
    </w:p>
    <w:p w:rsidR="00A84CE7" w:rsidRDefault="00A84CE7" w:rsidP="00FD208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A84CE7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66D65"/>
    <w:multiLevelType w:val="hybridMultilevel"/>
    <w:tmpl w:val="2C46C856"/>
    <w:lvl w:ilvl="0" w:tplc="237CD810">
      <w:start w:val="1"/>
      <w:numFmt w:val="decimal"/>
      <w:lvlText w:val="%1."/>
      <w:lvlJc w:val="left"/>
      <w:pPr>
        <w:ind w:left="1035" w:hanging="6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2086"/>
    <w:rsid w:val="000917CC"/>
    <w:rsid w:val="000C2B53"/>
    <w:rsid w:val="001644A9"/>
    <w:rsid w:val="00205604"/>
    <w:rsid w:val="00285923"/>
    <w:rsid w:val="003010A8"/>
    <w:rsid w:val="00302D37"/>
    <w:rsid w:val="00393467"/>
    <w:rsid w:val="0044567B"/>
    <w:rsid w:val="00541AF3"/>
    <w:rsid w:val="005A7A2F"/>
    <w:rsid w:val="005C62D7"/>
    <w:rsid w:val="006377E4"/>
    <w:rsid w:val="00690794"/>
    <w:rsid w:val="007735AB"/>
    <w:rsid w:val="007911E5"/>
    <w:rsid w:val="007B511D"/>
    <w:rsid w:val="00811F28"/>
    <w:rsid w:val="008E7220"/>
    <w:rsid w:val="009C1933"/>
    <w:rsid w:val="009F265C"/>
    <w:rsid w:val="00A15FC2"/>
    <w:rsid w:val="00A84420"/>
    <w:rsid w:val="00A84CE7"/>
    <w:rsid w:val="00AC24EA"/>
    <w:rsid w:val="00BD21BC"/>
    <w:rsid w:val="00C06D4A"/>
    <w:rsid w:val="00C230F4"/>
    <w:rsid w:val="00C65763"/>
    <w:rsid w:val="00CF77D5"/>
    <w:rsid w:val="00DB43FD"/>
    <w:rsid w:val="00E05F39"/>
    <w:rsid w:val="00E96A52"/>
    <w:rsid w:val="00F430D8"/>
    <w:rsid w:val="00FD2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08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2086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link w:val="Heading2Char"/>
    <w:uiPriority w:val="99"/>
    <w:qFormat/>
    <w:rsid w:val="00FD208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D2086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D2086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Title">
    <w:name w:val="Title"/>
    <w:basedOn w:val="Normal"/>
    <w:link w:val="TitleChar"/>
    <w:uiPriority w:val="99"/>
    <w:qFormat/>
    <w:rsid w:val="00FD2086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FD2086"/>
    <w:rPr>
      <w:rFonts w:ascii="Times New Roman" w:hAnsi="Times New Roman" w:cs="Times New Roman"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FD2086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D2086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FD208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D20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2086"/>
    <w:rPr>
      <w:rFonts w:ascii="Tahoma" w:hAnsi="Tahoma" w:cs="Tahoma"/>
      <w:sz w:val="16"/>
      <w:szCs w:val="16"/>
      <w:lang w:eastAsia="ru-RU"/>
    </w:rPr>
  </w:style>
  <w:style w:type="paragraph" w:customStyle="1" w:styleId="1">
    <w:name w:val="Знак1"/>
    <w:basedOn w:val="Normal"/>
    <w:uiPriority w:val="99"/>
    <w:rsid w:val="006377E4"/>
    <w:rPr>
      <w:rFonts w:ascii="Verdana" w:hAnsi="Verdana" w:cs="Verdana"/>
      <w:lang w:val="en-US" w:eastAsia="en-US"/>
    </w:rPr>
  </w:style>
  <w:style w:type="paragraph" w:styleId="ListParagraph">
    <w:name w:val="List Paragraph"/>
    <w:basedOn w:val="Normal"/>
    <w:uiPriority w:val="99"/>
    <w:qFormat/>
    <w:rsid w:val="00637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162</Words>
  <Characters>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2021-04-13T06:48:00Z</cp:lastPrinted>
  <dcterms:created xsi:type="dcterms:W3CDTF">2021-04-08T05:47:00Z</dcterms:created>
  <dcterms:modified xsi:type="dcterms:W3CDTF">2022-01-11T09:34:00Z</dcterms:modified>
</cp:coreProperties>
</file>